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77D79" w:rsidRPr="008D329F" w:rsidTr="00F2376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77D79" w:rsidRPr="00377D79" w:rsidRDefault="00377D79" w:rsidP="00377D79">
            <w:p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                                                            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377D7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377D79" w:rsidRPr="00377D79" w:rsidRDefault="00377D79" w:rsidP="00377D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77D7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ΦΥΣΙΚΗΣ-7</w:t>
            </w:r>
          </w:p>
          <w:p w:rsidR="00377D79" w:rsidRPr="008A6447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A64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 HP 220X Blac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</w:t>
            </w:r>
          </w:p>
        </w:tc>
      </w:tr>
      <w:tr w:rsidR="00377D79" w:rsidRPr="008D329F" w:rsidTr="00F2376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77D79" w:rsidRPr="008D329F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77D79" w:rsidRPr="008D329F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7D79" w:rsidRPr="008D329F" w:rsidTr="00F2376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377D79" w:rsidRPr="00377D79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A644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8A644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μαύρου χρώματος </w:t>
            </w:r>
            <w:r w:rsidRPr="008A644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εκτυπωτ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ή </w:t>
            </w:r>
            <w:r w:rsidRPr="00F73F7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HP LASER 4202dn</w:t>
            </w:r>
          </w:p>
        </w:tc>
        <w:tc>
          <w:tcPr>
            <w:tcW w:w="1080" w:type="dxa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7D79" w:rsidRPr="008D329F" w:rsidTr="00F2376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7D79" w:rsidRPr="008D329F" w:rsidRDefault="00377D79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p w:rsidR="00D01691" w:rsidRDefault="00D01691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01691" w:rsidRPr="008D329F" w:rsidTr="00F2376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01691" w:rsidRPr="008A6447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D0169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ΦΥΣΙΚΗΣ-8</w:t>
            </w:r>
            <w:r w:rsidRPr="008A64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Toner HP </w:t>
            </w:r>
            <w:r w:rsidRPr="00AB650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220A Cyan</w:t>
            </w:r>
          </w:p>
        </w:tc>
      </w:tr>
      <w:tr w:rsidR="00D01691" w:rsidRPr="008D329F" w:rsidTr="00F2376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01691" w:rsidRPr="008D329F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01691" w:rsidRPr="008D329F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1691" w:rsidRPr="008D329F" w:rsidTr="00F2376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D01691" w:rsidRPr="00D01691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A644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8A644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κυανού χρώματος </w:t>
            </w:r>
            <w:r w:rsidRPr="008A644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εκτυπωτ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ή </w:t>
            </w:r>
            <w:r w:rsidRPr="005C4D6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HP LASER 4202dn</w:t>
            </w:r>
          </w:p>
        </w:tc>
        <w:tc>
          <w:tcPr>
            <w:tcW w:w="1080" w:type="dxa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1691" w:rsidRPr="008D329F" w:rsidTr="00F2376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8D329F" w:rsidRDefault="00D01691" w:rsidP="00F237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01691" w:rsidRDefault="00D01691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D01691" w:rsidRPr="00D01691" w:rsidTr="00F2376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01691" w:rsidRPr="00D01691" w:rsidRDefault="00D01691" w:rsidP="00D01691">
            <w:pPr>
              <w:rPr>
                <w:lang w:val="en-US"/>
              </w:rPr>
            </w:pPr>
            <w:r w:rsidRPr="00D01691">
              <w:rPr>
                <w:lang w:val="el-GR"/>
              </w:rPr>
              <w:t>ΕΙΔΟΣ</w:t>
            </w:r>
            <w:r w:rsidRPr="00D01691">
              <w:rPr>
                <w:lang w:val="en-US"/>
              </w:rPr>
              <w:t xml:space="preserve">: </w:t>
            </w:r>
            <w:r w:rsidRPr="00D01691">
              <w:rPr>
                <w:lang w:val="el-GR"/>
              </w:rPr>
              <w:t>ΤΜΗΜΑ</w:t>
            </w:r>
            <w:r w:rsidRPr="00D01691">
              <w:rPr>
                <w:lang w:val="en-US"/>
              </w:rPr>
              <w:t xml:space="preserve"> </w:t>
            </w:r>
            <w:r w:rsidRPr="00D01691">
              <w:rPr>
                <w:lang w:val="el-GR"/>
              </w:rPr>
              <w:t>ΦΥΣΙΚΗΣ</w:t>
            </w:r>
            <w:r w:rsidRPr="00D01691">
              <w:rPr>
                <w:lang w:val="en-US"/>
              </w:rPr>
              <w:t>-9  Toner HP 220A Yellow</w:t>
            </w:r>
          </w:p>
        </w:tc>
      </w:tr>
      <w:tr w:rsidR="00D01691" w:rsidRPr="00D01691" w:rsidTr="00F2376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ΠΑΡΑΠΟΜΠΗ</w:t>
            </w:r>
          </w:p>
        </w:tc>
      </w:tr>
      <w:tr w:rsidR="00D01691" w:rsidRPr="00D01691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(ε)</w:t>
            </w:r>
          </w:p>
        </w:tc>
      </w:tr>
      <w:tr w:rsidR="00D01691" w:rsidRPr="00D01691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proofErr w:type="spellStart"/>
            <w:r w:rsidRPr="00D01691">
              <w:rPr>
                <w:b/>
                <w:bCs/>
              </w:rPr>
              <w:t>Γενικά</w:t>
            </w:r>
            <w:proofErr w:type="spellEnd"/>
            <w:r w:rsidRPr="00D01691">
              <w:rPr>
                <w:b/>
                <w:bCs/>
              </w:rPr>
              <w:t xml:space="preserve"> Χαρα</w:t>
            </w:r>
            <w:proofErr w:type="spellStart"/>
            <w:r w:rsidRPr="00D01691">
              <w:rPr>
                <w:b/>
                <w:bCs/>
              </w:rPr>
              <w:t>κτηριστικά</w:t>
            </w:r>
            <w:proofErr w:type="spellEnd"/>
            <w:r w:rsidRPr="00D01691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</w:rPr>
              <w:t xml:space="preserve"> </w:t>
            </w:r>
          </w:p>
        </w:tc>
      </w:tr>
      <w:tr w:rsidR="00D01691" w:rsidRPr="00D01691" w:rsidTr="00F2376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1</w:t>
            </w:r>
          </w:p>
        </w:tc>
        <w:tc>
          <w:tcPr>
            <w:tcW w:w="3261" w:type="dxa"/>
            <w:vAlign w:val="center"/>
          </w:tcPr>
          <w:p w:rsidR="00D01691" w:rsidRPr="00D01691" w:rsidRDefault="00D01691" w:rsidP="00D01691">
            <w:pPr>
              <w:rPr>
                <w:lang w:val="el-GR"/>
              </w:rPr>
            </w:pPr>
            <w:proofErr w:type="spellStart"/>
            <w:r w:rsidRPr="00D01691">
              <w:rPr>
                <w:lang w:val="el-GR"/>
              </w:rPr>
              <w:t>τόνερ</w:t>
            </w:r>
            <w:proofErr w:type="spellEnd"/>
            <w:r w:rsidRPr="00D01691">
              <w:rPr>
                <w:lang w:val="el-GR"/>
              </w:rPr>
              <w:t xml:space="preserve"> κίτρινου χρώματος για εκτυπωτή </w:t>
            </w:r>
            <w:r w:rsidRPr="00D01691">
              <w:rPr>
                <w:lang w:val="en-US"/>
              </w:rPr>
              <w:t>HP</w:t>
            </w:r>
            <w:r w:rsidRPr="00D01691">
              <w:rPr>
                <w:lang w:val="el-GR"/>
              </w:rPr>
              <w:t xml:space="preserve"> </w:t>
            </w:r>
            <w:r w:rsidRPr="00D01691">
              <w:rPr>
                <w:lang w:val="en-US"/>
              </w:rPr>
              <w:t>LASER</w:t>
            </w:r>
            <w:r w:rsidRPr="00D01691">
              <w:rPr>
                <w:lang w:val="el-GR"/>
              </w:rPr>
              <w:t xml:space="preserve"> 4202</w:t>
            </w:r>
            <w:proofErr w:type="spellStart"/>
            <w:r w:rsidRPr="00D01691">
              <w:rPr>
                <w:lang w:val="en-US"/>
              </w:rPr>
              <w:t>dn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 xml:space="preserve"> </w:t>
            </w:r>
          </w:p>
        </w:tc>
      </w:tr>
      <w:tr w:rsidR="00D01691" w:rsidRPr="00D01691" w:rsidTr="00F2376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>2</w:t>
            </w:r>
          </w:p>
        </w:tc>
        <w:tc>
          <w:tcPr>
            <w:tcW w:w="3261" w:type="dxa"/>
            <w:vAlign w:val="center"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>…</w:t>
            </w:r>
            <w:r w:rsidRPr="00D01691">
              <w:rPr>
                <w:lang w:val="en-US"/>
              </w:rPr>
              <w:t>1</w:t>
            </w:r>
            <w:r w:rsidRPr="00D01691">
              <w:rPr>
                <w:lang w:val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 xml:space="preserve"> </w:t>
            </w:r>
          </w:p>
        </w:tc>
      </w:tr>
    </w:tbl>
    <w:p w:rsidR="00D01691" w:rsidRDefault="00D01691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D01691" w:rsidRPr="00D01691" w:rsidTr="00F2376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01691" w:rsidRPr="00D01691" w:rsidRDefault="00D01691" w:rsidP="00D01691">
            <w:pPr>
              <w:rPr>
                <w:lang w:val="en-US"/>
              </w:rPr>
            </w:pPr>
            <w:r w:rsidRPr="00D01691">
              <w:rPr>
                <w:lang w:val="el-GR"/>
              </w:rPr>
              <w:t>ΕΙΔΟΣ</w:t>
            </w:r>
            <w:r>
              <w:rPr>
                <w:lang w:val="el-GR"/>
              </w:rPr>
              <w:t>:</w:t>
            </w:r>
            <w:r w:rsidRPr="00D01691">
              <w:rPr>
                <w:lang w:val="en-US"/>
              </w:rPr>
              <w:t xml:space="preserve"> ΤΜΗΜΑ ΦΥΣΙΚΗΣ-10</w:t>
            </w:r>
            <w:r>
              <w:rPr>
                <w:lang w:val="el-GR"/>
              </w:rPr>
              <w:t xml:space="preserve"> </w:t>
            </w:r>
            <w:bookmarkStart w:id="0" w:name="_GoBack"/>
            <w:bookmarkEnd w:id="0"/>
            <w:r w:rsidRPr="00D01691">
              <w:rPr>
                <w:lang w:val="en-US"/>
              </w:rPr>
              <w:t>Toner HP 220A Magenta</w:t>
            </w:r>
          </w:p>
        </w:tc>
      </w:tr>
      <w:tr w:rsidR="00D01691" w:rsidRPr="00D01691" w:rsidTr="00F2376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ΠΑΡΑΠΟΜΠΗ</w:t>
            </w:r>
          </w:p>
        </w:tc>
      </w:tr>
      <w:tr w:rsidR="00D01691" w:rsidRPr="00D01691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(ε)</w:t>
            </w:r>
          </w:p>
        </w:tc>
      </w:tr>
      <w:tr w:rsidR="00D01691" w:rsidRPr="00D01691" w:rsidTr="00F2376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proofErr w:type="spellStart"/>
            <w:r w:rsidRPr="00D01691">
              <w:rPr>
                <w:b/>
                <w:bCs/>
              </w:rPr>
              <w:t>Γενικά</w:t>
            </w:r>
            <w:proofErr w:type="spellEnd"/>
            <w:r w:rsidRPr="00D01691">
              <w:rPr>
                <w:b/>
                <w:bCs/>
              </w:rPr>
              <w:t xml:space="preserve"> Χαρα</w:t>
            </w:r>
            <w:proofErr w:type="spellStart"/>
            <w:r w:rsidRPr="00D01691">
              <w:rPr>
                <w:b/>
                <w:bCs/>
              </w:rPr>
              <w:t>κτηριστικά</w:t>
            </w:r>
            <w:proofErr w:type="spellEnd"/>
            <w:r w:rsidRPr="00D01691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b/>
                <w:bCs/>
                <w:lang w:val="el-GR"/>
              </w:rPr>
            </w:pPr>
            <w:r w:rsidRPr="00D01691">
              <w:rPr>
                <w:b/>
                <w:bCs/>
              </w:rPr>
              <w:t xml:space="preserve"> </w:t>
            </w:r>
          </w:p>
        </w:tc>
      </w:tr>
      <w:tr w:rsidR="00D01691" w:rsidRPr="00D01691" w:rsidTr="00F2376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1</w:t>
            </w:r>
          </w:p>
        </w:tc>
        <w:tc>
          <w:tcPr>
            <w:tcW w:w="3261" w:type="dxa"/>
            <w:vAlign w:val="center"/>
          </w:tcPr>
          <w:p w:rsidR="00D01691" w:rsidRPr="00D01691" w:rsidRDefault="00D01691" w:rsidP="00D01691">
            <w:pPr>
              <w:rPr>
                <w:lang w:val="el-GR"/>
              </w:rPr>
            </w:pPr>
            <w:proofErr w:type="spellStart"/>
            <w:r w:rsidRPr="00D01691">
              <w:rPr>
                <w:lang w:val="el-GR"/>
              </w:rPr>
              <w:t>τόνερ</w:t>
            </w:r>
            <w:proofErr w:type="spellEnd"/>
            <w:r w:rsidRPr="00D01691">
              <w:rPr>
                <w:lang w:val="el-GR"/>
              </w:rPr>
              <w:t xml:space="preserve"> </w:t>
            </w:r>
            <w:r w:rsidRPr="00D01691">
              <w:rPr>
                <w:lang w:val="en-US"/>
              </w:rPr>
              <w:t>magenta</w:t>
            </w:r>
            <w:r w:rsidRPr="00D01691">
              <w:rPr>
                <w:lang w:val="el-GR"/>
              </w:rPr>
              <w:t xml:space="preserve"> χρώματος για εκτυπωτή HP LASER 4202dn</w:t>
            </w:r>
          </w:p>
        </w:tc>
        <w:tc>
          <w:tcPr>
            <w:tcW w:w="1080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t xml:space="preserve"> </w:t>
            </w:r>
          </w:p>
        </w:tc>
      </w:tr>
      <w:tr w:rsidR="00D01691" w:rsidRPr="00D01691" w:rsidTr="00F2376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>2</w:t>
            </w:r>
          </w:p>
        </w:tc>
        <w:tc>
          <w:tcPr>
            <w:tcW w:w="3261" w:type="dxa"/>
            <w:vAlign w:val="center"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>…</w:t>
            </w:r>
            <w:r w:rsidRPr="00D01691">
              <w:rPr>
                <w:lang w:val="en-US"/>
              </w:rPr>
              <w:t>1</w:t>
            </w:r>
            <w:r w:rsidRPr="00D01691">
              <w:rPr>
                <w:lang w:val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1691" w:rsidRPr="00D01691" w:rsidRDefault="00D01691" w:rsidP="00D01691">
            <w:pPr>
              <w:rPr>
                <w:lang w:val="el-GR"/>
              </w:rPr>
            </w:pPr>
            <w:r w:rsidRPr="00D01691">
              <w:rPr>
                <w:lang w:val="el-GR"/>
              </w:rPr>
              <w:t xml:space="preserve"> </w:t>
            </w:r>
          </w:p>
        </w:tc>
      </w:tr>
    </w:tbl>
    <w:p w:rsidR="00D01691" w:rsidRDefault="00D01691" w:rsidP="00D01691"/>
    <w:sectPr w:rsidR="00D0169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C7E"/>
    <w:rsid w:val="00377D79"/>
    <w:rsid w:val="00555C7E"/>
    <w:rsid w:val="005F039E"/>
    <w:rsid w:val="00D0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305DC"/>
  <w15:chartTrackingRefBased/>
  <w15:docId w15:val="{7CA38D58-14FC-4B19-B1F7-8341E7D3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79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6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4E71E368</Template>
  <TotalTime>8</TotalTime>
  <Pages>1</Pages>
  <Words>167</Words>
  <Characters>906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2025-10-31T10:30:00Z</dcterms:created>
  <dcterms:modified xsi:type="dcterms:W3CDTF">2025-10-31T10:40:00Z</dcterms:modified>
</cp:coreProperties>
</file>